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CDBCB8" w14:textId="77777777" w:rsidR="0061304C" w:rsidRDefault="0061304C" w:rsidP="006130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BAYLY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6CD93BE" w14:textId="77777777" w:rsidR="0061304C" w:rsidRDefault="0061304C" w:rsidP="006130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Wick, Somerset. Husbandman.</w:t>
      </w:r>
    </w:p>
    <w:p w14:paraId="27A9C301" w14:textId="77777777" w:rsidR="0061304C" w:rsidRDefault="0061304C" w:rsidP="0061304C">
      <w:pPr>
        <w:rPr>
          <w:rFonts w:ascii="Times New Roman" w:hAnsi="Times New Roman" w:cs="Times New Roman"/>
        </w:rPr>
      </w:pPr>
    </w:p>
    <w:p w14:paraId="36AAD52E" w14:textId="77777777" w:rsidR="0061304C" w:rsidRDefault="0061304C" w:rsidP="0061304C">
      <w:pPr>
        <w:rPr>
          <w:rFonts w:ascii="Times New Roman" w:hAnsi="Times New Roman" w:cs="Times New Roman"/>
        </w:rPr>
      </w:pPr>
    </w:p>
    <w:p w14:paraId="52C11B0E" w14:textId="0776EB2B" w:rsidR="0061304C" w:rsidRDefault="0061304C" w:rsidP="006130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Moreward</w:t>
      </w:r>
      <w:proofErr w:type="spellEnd"/>
      <w:r>
        <w:rPr>
          <w:rFonts w:ascii="Times New Roman" w:hAnsi="Times New Roman" w:cs="Times New Roman"/>
        </w:rPr>
        <w:t>(q.v</w:t>
      </w:r>
      <w:r w:rsidR="00AE116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) brought a plaint of debt against him.</w:t>
      </w:r>
    </w:p>
    <w:p w14:paraId="5537BDA7" w14:textId="76765B9E" w:rsidR="0061304C" w:rsidRDefault="0061304C" w:rsidP="006130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="00311872" w:rsidRPr="00CF6CE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5A5B6AF" w14:textId="77777777" w:rsidR="00311872" w:rsidRDefault="00311872" w:rsidP="003118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Powelet</w:t>
      </w:r>
      <w:proofErr w:type="spellEnd"/>
      <w:r>
        <w:rPr>
          <w:rFonts w:ascii="Times New Roman" w:hAnsi="Times New Roman" w:cs="Times New Roman"/>
        </w:rPr>
        <w:t>(q.v.) brought a plaint of trespass against him.</w:t>
      </w:r>
    </w:p>
    <w:p w14:paraId="272260CA" w14:textId="315E1BD6" w:rsidR="00311872" w:rsidRDefault="00311872" w:rsidP="003118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Pr="00355C7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6739A24" w14:textId="77777777" w:rsidR="0061304C" w:rsidRDefault="0061304C" w:rsidP="0061304C">
      <w:pPr>
        <w:rPr>
          <w:rFonts w:ascii="Times New Roman" w:hAnsi="Times New Roman" w:cs="Times New Roman"/>
        </w:rPr>
      </w:pPr>
    </w:p>
    <w:p w14:paraId="2BED3531" w14:textId="6022C846" w:rsidR="0061304C" w:rsidRDefault="0061304C" w:rsidP="006130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June 2018</w:t>
      </w:r>
    </w:p>
    <w:p w14:paraId="316A18F6" w14:textId="3416E0A3" w:rsidR="00311872" w:rsidRDefault="00311872" w:rsidP="006130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December 2018</w:t>
      </w:r>
      <w:bookmarkStart w:id="0" w:name="_GoBack"/>
      <w:bookmarkEnd w:id="0"/>
    </w:p>
    <w:p w14:paraId="461E51AC" w14:textId="77777777" w:rsidR="006B2F86" w:rsidRPr="00E71FC3" w:rsidRDefault="00311872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A5B0F5" w14:textId="77777777" w:rsidR="0061304C" w:rsidRDefault="0061304C" w:rsidP="00E71FC3">
      <w:r>
        <w:separator/>
      </w:r>
    </w:p>
  </w:endnote>
  <w:endnote w:type="continuationSeparator" w:id="0">
    <w:p w14:paraId="25F79741" w14:textId="77777777" w:rsidR="0061304C" w:rsidRDefault="0061304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0544A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B2883F" w14:textId="77777777" w:rsidR="0061304C" w:rsidRDefault="0061304C" w:rsidP="00E71FC3">
      <w:r>
        <w:separator/>
      </w:r>
    </w:p>
  </w:footnote>
  <w:footnote w:type="continuationSeparator" w:id="0">
    <w:p w14:paraId="1822AC1D" w14:textId="77777777" w:rsidR="0061304C" w:rsidRDefault="0061304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04C"/>
    <w:rsid w:val="001A7C09"/>
    <w:rsid w:val="00311872"/>
    <w:rsid w:val="00577BD5"/>
    <w:rsid w:val="0061304C"/>
    <w:rsid w:val="00656CBA"/>
    <w:rsid w:val="006A1F77"/>
    <w:rsid w:val="00733BE7"/>
    <w:rsid w:val="00AB52E8"/>
    <w:rsid w:val="00AE116F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09405B"/>
  <w15:chartTrackingRefBased/>
  <w15:docId w15:val="{D4B482C3-C702-4F8E-B5D1-BDFFA7F54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1304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118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118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2018-07-14T16:33:00Z</dcterms:created>
  <dcterms:modified xsi:type="dcterms:W3CDTF">2018-12-27T11:01:00Z</dcterms:modified>
</cp:coreProperties>
</file>